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5F289A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shd w:val="clear" w:color="auto" w:fill="FFFFFF" w:themeFill="background1"/>
            <w:vAlign w:val="center"/>
          </w:tcPr>
          <w:p w14:paraId="26102F54" w14:textId="63915FFD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7F12A5">
              <w:t>Durchführung Straßenbauarbeiten</w:t>
            </w:r>
            <w:r w:rsidR="003C0F64">
              <w:t xml:space="preserve"> der </w:t>
            </w:r>
            <w:r w:rsidR="00756C2D">
              <w:t>Max-Peters-Straße in Duisburg-Kaßlerfeld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62282" w14:textId="77777777" w:rsidR="006F6890" w:rsidRDefault="006F6890">
      <w:r>
        <w:separator/>
      </w:r>
    </w:p>
    <w:p w14:paraId="0F06C373" w14:textId="77777777" w:rsidR="006F6890" w:rsidRDefault="006F6890"/>
    <w:p w14:paraId="1184CDAD" w14:textId="77777777" w:rsidR="006F6890" w:rsidRDefault="006F6890"/>
  </w:endnote>
  <w:endnote w:type="continuationSeparator" w:id="0">
    <w:p w14:paraId="722C2615" w14:textId="77777777" w:rsidR="006F6890" w:rsidRDefault="006F6890">
      <w:r>
        <w:continuationSeparator/>
      </w:r>
    </w:p>
    <w:p w14:paraId="22BDE6F2" w14:textId="77777777" w:rsidR="006F6890" w:rsidRDefault="006F6890"/>
    <w:p w14:paraId="6A519A5E" w14:textId="77777777" w:rsidR="006F6890" w:rsidRDefault="006F6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32F8" w14:textId="77777777" w:rsidR="006F6890" w:rsidRDefault="006F6890" w:rsidP="00026D23">
      <w:r>
        <w:separator/>
      </w:r>
    </w:p>
  </w:footnote>
  <w:footnote w:type="continuationSeparator" w:id="0">
    <w:p w14:paraId="2F9EF221" w14:textId="77777777" w:rsidR="006F6890" w:rsidRDefault="006F6890">
      <w:r>
        <w:continuationSeparator/>
      </w:r>
    </w:p>
    <w:p w14:paraId="7FBBADA8" w14:textId="77777777" w:rsidR="006F6890" w:rsidRDefault="006F6890"/>
    <w:p w14:paraId="5E0205C8" w14:textId="77777777" w:rsidR="006F6890" w:rsidRDefault="006F6890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4nEVmiA46GdEAupYT59o+o7p0DHuOYySHST7rcvFJIugNHVMPVRP9k/7J34HxVha5D0ntRQiVGkfyym+sf4dw==" w:salt="43CiDjULmBpA+1I7AEn52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33CD"/>
    <w:rsid w:val="000801A2"/>
    <w:rsid w:val="00081305"/>
    <w:rsid w:val="000848E7"/>
    <w:rsid w:val="0009046A"/>
    <w:rsid w:val="000A3ACD"/>
    <w:rsid w:val="000A42AA"/>
    <w:rsid w:val="000A77E4"/>
    <w:rsid w:val="000C070F"/>
    <w:rsid w:val="000D0F5B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27BB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0F64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289A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6F6890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56C2D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0363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0A0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738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Reyer, Andreas</cp:lastModifiedBy>
  <cp:revision>83</cp:revision>
  <cp:lastPrinted>2024-07-15T07:21:00Z</cp:lastPrinted>
  <dcterms:created xsi:type="dcterms:W3CDTF">2022-01-27T14:34:00Z</dcterms:created>
  <dcterms:modified xsi:type="dcterms:W3CDTF">2026-05-22T06:22:00Z</dcterms:modified>
</cp:coreProperties>
</file>